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48030" w14:textId="77777777" w:rsidR="00255C09" w:rsidRDefault="00255C09" w:rsidP="00255C0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MARTYN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fl.1499)</w:t>
      </w:r>
    </w:p>
    <w:p w14:paraId="7F66934A" w14:textId="77777777" w:rsidR="00255C09" w:rsidRDefault="00255C09" w:rsidP="00255C0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Edenbridge, Kent.</w:t>
      </w:r>
    </w:p>
    <w:p w14:paraId="1D2D86A1" w14:textId="77777777" w:rsidR="00255C09" w:rsidRDefault="00255C09" w:rsidP="00255C0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69294FE" w14:textId="77777777" w:rsidR="00255C09" w:rsidRDefault="00255C09" w:rsidP="00255C0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06AD18D" w14:textId="77777777" w:rsidR="00255C09" w:rsidRDefault="00255C09" w:rsidP="00255C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CF60309" w14:textId="77777777" w:rsidR="00255C09" w:rsidRDefault="00255C09" w:rsidP="00255C0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B014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https://www.kentarchaeology.org.uk/Research/Libr/Wills/NameOrder/M.htm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4DF5101" w14:textId="77777777" w:rsidR="00255C09" w:rsidRDefault="00255C09" w:rsidP="00255C0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63359F2" w14:textId="77777777" w:rsidR="00255C09" w:rsidRDefault="00255C09" w:rsidP="00255C0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B0E76CE" w14:textId="77777777" w:rsidR="00255C09" w:rsidRDefault="00255C09" w:rsidP="00255C0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2022</w:t>
      </w:r>
    </w:p>
    <w:p w14:paraId="1E3FE5A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F9E04" w14:textId="77777777" w:rsidR="00255C09" w:rsidRDefault="00255C09" w:rsidP="009139A6">
      <w:r>
        <w:separator/>
      </w:r>
    </w:p>
  </w:endnote>
  <w:endnote w:type="continuationSeparator" w:id="0">
    <w:p w14:paraId="687FA38C" w14:textId="77777777" w:rsidR="00255C09" w:rsidRDefault="00255C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1AC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30FB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3A80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5253" w14:textId="77777777" w:rsidR="00255C09" w:rsidRDefault="00255C09" w:rsidP="009139A6">
      <w:r>
        <w:separator/>
      </w:r>
    </w:p>
  </w:footnote>
  <w:footnote w:type="continuationSeparator" w:id="0">
    <w:p w14:paraId="0563115F" w14:textId="77777777" w:rsidR="00255C09" w:rsidRDefault="00255C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3BA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E8C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102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C09"/>
    <w:rsid w:val="000666E0"/>
    <w:rsid w:val="002510B7"/>
    <w:rsid w:val="00255C0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2A903"/>
  <w15:chartTrackingRefBased/>
  <w15:docId w15:val="{CE786A69-0248-42BE-B5E4-1C6EEAE93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55C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M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2022-04-09T18:25:00Z</dcterms:created>
  <dcterms:modified xsi:type="dcterms:W3CDTF">2022-04-09T18:25:00Z</dcterms:modified>
</cp:coreProperties>
</file>